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2E44E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ALYNGTON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F4D684A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A6C48F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CF8E73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28 Jan.1498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4C9885DA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p.392)</w:t>
      </w:r>
    </w:p>
    <w:p w14:paraId="1253DF41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6A87909" w14:textId="77777777" w:rsidR="007E4E81" w:rsidRDefault="007E4E81" w:rsidP="007E4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March 2023</w:t>
      </w:r>
    </w:p>
    <w:p w14:paraId="3A679E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4083" w14:textId="77777777" w:rsidR="007E4E81" w:rsidRDefault="007E4E81" w:rsidP="009139A6">
      <w:r>
        <w:separator/>
      </w:r>
    </w:p>
  </w:endnote>
  <w:endnote w:type="continuationSeparator" w:id="0">
    <w:p w14:paraId="57A13DB9" w14:textId="77777777" w:rsidR="007E4E81" w:rsidRDefault="007E4E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F0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0F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89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D80D" w14:textId="77777777" w:rsidR="007E4E81" w:rsidRDefault="007E4E81" w:rsidP="009139A6">
      <w:r>
        <w:separator/>
      </w:r>
    </w:p>
  </w:footnote>
  <w:footnote w:type="continuationSeparator" w:id="0">
    <w:p w14:paraId="661BE403" w14:textId="77777777" w:rsidR="007E4E81" w:rsidRDefault="007E4E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B5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8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DF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81"/>
    <w:rsid w:val="000666E0"/>
    <w:rsid w:val="002510B7"/>
    <w:rsid w:val="005C130B"/>
    <w:rsid w:val="007E4E8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965CC"/>
  <w15:chartTrackingRefBased/>
  <w15:docId w15:val="{9FD7D362-4B93-4079-8F5D-C99334FE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2023-03-27T20:04:00Z</dcterms:created>
  <dcterms:modified xsi:type="dcterms:W3CDTF">2023-03-27T20:04:00Z</dcterms:modified>
</cp:coreProperties>
</file>